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A2079" w14:textId="77777777" w:rsidR="00764232" w:rsidRDefault="00764232" w:rsidP="00764232">
      <w:pPr>
        <w:pStyle w:val="NoSpacing"/>
      </w:pPr>
      <w:r>
        <w:rPr>
          <w:u w:val="single"/>
        </w:rPr>
        <w:t>Lady Alice BASSETT</w:t>
      </w:r>
      <w:r>
        <w:t xml:space="preserve">     </w:t>
      </w:r>
      <w:proofErr w:type="gramStart"/>
      <w:r>
        <w:t xml:space="preserve">   (</w:t>
      </w:r>
      <w:proofErr w:type="gramEnd"/>
      <w:r>
        <w:t>fl.1406)</w:t>
      </w:r>
    </w:p>
    <w:p w14:paraId="6C7CA04A" w14:textId="77777777" w:rsidR="00764232" w:rsidRDefault="00764232" w:rsidP="00764232">
      <w:pPr>
        <w:pStyle w:val="NoSpacing"/>
      </w:pPr>
      <w:r>
        <w:t xml:space="preserve">of </w:t>
      </w:r>
      <w:proofErr w:type="spellStart"/>
      <w:r>
        <w:t>Bytham</w:t>
      </w:r>
      <w:proofErr w:type="spellEnd"/>
      <w:r>
        <w:t>.</w:t>
      </w:r>
    </w:p>
    <w:p w14:paraId="041E2B07" w14:textId="77777777" w:rsidR="00764232" w:rsidRDefault="00764232" w:rsidP="00764232">
      <w:pPr>
        <w:pStyle w:val="NoSpacing"/>
      </w:pPr>
    </w:p>
    <w:p w14:paraId="14654DA3" w14:textId="77777777" w:rsidR="00764232" w:rsidRDefault="00764232" w:rsidP="00764232">
      <w:pPr>
        <w:pStyle w:val="NoSpacing"/>
      </w:pPr>
    </w:p>
    <w:p w14:paraId="0D60327F" w14:textId="77777777" w:rsidR="00764232" w:rsidRDefault="00764232" w:rsidP="00764232">
      <w:pPr>
        <w:pStyle w:val="NoSpacing"/>
      </w:pPr>
      <w:r>
        <w:t xml:space="preserve">  4 Aug.1406</w:t>
      </w:r>
      <w:r>
        <w:tab/>
        <w:t>She was licensed for the private celebration of divine services.</w:t>
      </w:r>
    </w:p>
    <w:p w14:paraId="3E7DE22B" w14:textId="77777777" w:rsidR="00764232" w:rsidRPr="00E7711B" w:rsidRDefault="00764232" w:rsidP="00764232">
      <w:pPr>
        <w:pStyle w:val="NoSpacing"/>
      </w:pPr>
      <w:r>
        <w:tab/>
      </w:r>
      <w:r>
        <w:tab/>
      </w:r>
      <w:r w:rsidRPr="00E7711B">
        <w:t xml:space="preserve">(“The Register of Bishop Philip </w:t>
      </w:r>
      <w:proofErr w:type="spellStart"/>
      <w:r w:rsidRPr="00E7711B">
        <w:t>Repingdon</w:t>
      </w:r>
      <w:proofErr w:type="spellEnd"/>
      <w:r w:rsidRPr="00E7711B">
        <w:t xml:space="preserve"> 1405-1419 ed. Margaret </w:t>
      </w:r>
    </w:p>
    <w:p w14:paraId="7E5A4FA7" w14:textId="77777777" w:rsidR="00764232" w:rsidRDefault="00764232" w:rsidP="00764232">
      <w:pPr>
        <w:pStyle w:val="NoSpacing"/>
        <w:ind w:left="720" w:firstLine="720"/>
      </w:pPr>
      <w:r w:rsidRPr="00E7711B">
        <w:t>Archer, pub. Lincoln Record Society 1962 vol.1 p.</w:t>
      </w:r>
      <w:r>
        <w:t>73)</w:t>
      </w:r>
    </w:p>
    <w:p w14:paraId="69AEB72C" w14:textId="77777777" w:rsidR="00764232" w:rsidRDefault="00764232" w:rsidP="00764232">
      <w:pPr>
        <w:pStyle w:val="NoSpacing"/>
      </w:pPr>
    </w:p>
    <w:p w14:paraId="6EB5F669" w14:textId="77777777" w:rsidR="00764232" w:rsidRDefault="00764232" w:rsidP="00764232">
      <w:pPr>
        <w:pStyle w:val="NoSpacing"/>
      </w:pPr>
    </w:p>
    <w:p w14:paraId="55BB1BC5" w14:textId="77777777" w:rsidR="00764232" w:rsidRDefault="00764232" w:rsidP="00764232">
      <w:pPr>
        <w:pStyle w:val="NoSpacing"/>
      </w:pPr>
      <w:r>
        <w:t>18 October 2024</w:t>
      </w:r>
    </w:p>
    <w:p w14:paraId="793154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F07B2" w14:textId="77777777" w:rsidR="00764232" w:rsidRDefault="00764232" w:rsidP="009139A6">
      <w:r>
        <w:separator/>
      </w:r>
    </w:p>
  </w:endnote>
  <w:endnote w:type="continuationSeparator" w:id="0">
    <w:p w14:paraId="13676858" w14:textId="77777777" w:rsidR="00764232" w:rsidRDefault="007642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125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8A5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2DD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2D9AF" w14:textId="77777777" w:rsidR="00764232" w:rsidRDefault="00764232" w:rsidP="009139A6">
      <w:r>
        <w:separator/>
      </w:r>
    </w:p>
  </w:footnote>
  <w:footnote w:type="continuationSeparator" w:id="0">
    <w:p w14:paraId="27AADC1C" w14:textId="77777777" w:rsidR="00764232" w:rsidRDefault="007642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0FE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B3B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ACD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32"/>
    <w:rsid w:val="000666E0"/>
    <w:rsid w:val="002510B7"/>
    <w:rsid w:val="00270799"/>
    <w:rsid w:val="00426115"/>
    <w:rsid w:val="005C130B"/>
    <w:rsid w:val="0076423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E340"/>
  <w15:chartTrackingRefBased/>
  <w15:docId w15:val="{D53490C9-83F4-4133-9C6D-98FC741B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2024-10-21T19:37:00Z</dcterms:created>
  <dcterms:modified xsi:type="dcterms:W3CDTF">2024-10-21T19:38:00Z</dcterms:modified>
</cp:coreProperties>
</file>